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8A4E4" w14:textId="0707C9AB" w:rsidR="006E5D65" w:rsidRPr="00E960BB" w:rsidRDefault="00997F14" w:rsidP="7D3DEC77">
      <w:pPr>
        <w:spacing w:line="240" w:lineRule="auto"/>
        <w:jc w:val="right"/>
        <w:rPr>
          <w:rFonts w:ascii="Corbel" w:hAnsi="Corbel"/>
          <w:i/>
          <w:iCs/>
        </w:rPr>
      </w:pPr>
      <w:r w:rsidRPr="7D3DEC7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D3DEC77">
        <w:rPr>
          <w:rFonts w:ascii="Corbel" w:hAnsi="Corbel"/>
          <w:i/>
          <w:iCs/>
        </w:rPr>
        <w:t xml:space="preserve">Załącznik nr </w:t>
      </w:r>
      <w:r w:rsidR="006F31E2" w:rsidRPr="7D3DEC77">
        <w:rPr>
          <w:rFonts w:ascii="Corbel" w:hAnsi="Corbel"/>
          <w:i/>
          <w:iCs/>
        </w:rPr>
        <w:t>1.5</w:t>
      </w:r>
      <w:r w:rsidR="00D8678B" w:rsidRPr="7D3DEC77">
        <w:rPr>
          <w:rFonts w:ascii="Corbel" w:hAnsi="Corbel"/>
          <w:i/>
          <w:iCs/>
        </w:rPr>
        <w:t xml:space="preserve"> do Zarządzenia</w:t>
      </w:r>
      <w:r w:rsidR="002A22BF" w:rsidRPr="7D3DEC77">
        <w:rPr>
          <w:rFonts w:ascii="Corbel" w:hAnsi="Corbel"/>
          <w:i/>
          <w:iCs/>
        </w:rPr>
        <w:t xml:space="preserve"> Rektora UR </w:t>
      </w:r>
      <w:r w:rsidR="00CD6897" w:rsidRPr="7D3DEC77">
        <w:rPr>
          <w:rFonts w:ascii="Corbel" w:hAnsi="Corbel"/>
          <w:i/>
          <w:iCs/>
        </w:rPr>
        <w:t xml:space="preserve">nr </w:t>
      </w:r>
      <w:r w:rsidR="00F17567" w:rsidRPr="7D3DEC77">
        <w:rPr>
          <w:rFonts w:ascii="Corbel" w:hAnsi="Corbel"/>
          <w:i/>
          <w:iCs/>
        </w:rPr>
        <w:t>12/2019</w:t>
      </w:r>
    </w:p>
    <w:p w14:paraId="459A7B7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27E9C3B" w14:textId="407CA45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75DCB" w:rsidRPr="00675DCB">
        <w:rPr>
          <w:rFonts w:ascii="Corbel" w:hAnsi="Corbel"/>
          <w:b/>
          <w:smallCaps/>
          <w:sz w:val="24"/>
          <w:szCs w:val="24"/>
        </w:rPr>
        <w:t>202</w:t>
      </w:r>
      <w:r w:rsidR="00DE0C01">
        <w:rPr>
          <w:rFonts w:ascii="Corbel" w:hAnsi="Corbel"/>
          <w:b/>
          <w:smallCaps/>
          <w:sz w:val="24"/>
          <w:szCs w:val="24"/>
        </w:rPr>
        <w:t>3</w:t>
      </w:r>
      <w:r w:rsidR="00675DCB" w:rsidRPr="00675DCB">
        <w:rPr>
          <w:rFonts w:ascii="Corbel" w:hAnsi="Corbel"/>
          <w:b/>
          <w:smallCaps/>
          <w:sz w:val="24"/>
          <w:szCs w:val="24"/>
        </w:rPr>
        <w:t>/202</w:t>
      </w:r>
      <w:r w:rsidR="00DE0C01">
        <w:rPr>
          <w:rFonts w:ascii="Corbel" w:hAnsi="Corbel"/>
          <w:b/>
          <w:smallCaps/>
          <w:sz w:val="24"/>
          <w:szCs w:val="24"/>
        </w:rPr>
        <w:t>4</w:t>
      </w:r>
      <w:r w:rsidR="00675DCB" w:rsidRPr="00675DCB">
        <w:rPr>
          <w:rFonts w:ascii="Corbel" w:hAnsi="Corbel"/>
          <w:b/>
          <w:smallCaps/>
          <w:sz w:val="24"/>
          <w:szCs w:val="24"/>
        </w:rPr>
        <w:t xml:space="preserve"> – 202</w:t>
      </w:r>
      <w:r w:rsidR="00DE0C01">
        <w:rPr>
          <w:rFonts w:ascii="Corbel" w:hAnsi="Corbel"/>
          <w:b/>
          <w:smallCaps/>
          <w:sz w:val="24"/>
          <w:szCs w:val="24"/>
        </w:rPr>
        <w:t>5</w:t>
      </w:r>
      <w:r w:rsidR="00675DCB" w:rsidRPr="00675DCB">
        <w:rPr>
          <w:rFonts w:ascii="Corbel" w:hAnsi="Corbel"/>
          <w:b/>
          <w:smallCaps/>
          <w:sz w:val="24"/>
          <w:szCs w:val="24"/>
        </w:rPr>
        <w:t>/202</w:t>
      </w:r>
      <w:r w:rsidR="00DE0C01">
        <w:rPr>
          <w:rFonts w:ascii="Corbel" w:hAnsi="Corbel"/>
          <w:b/>
          <w:smallCaps/>
          <w:sz w:val="24"/>
          <w:szCs w:val="24"/>
        </w:rPr>
        <w:t>6</w:t>
      </w:r>
    </w:p>
    <w:p w14:paraId="5E3C58C7" w14:textId="7E899FD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8FA683B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48FA683B">
        <w:rPr>
          <w:rFonts w:ascii="Corbel" w:hAnsi="Corbel"/>
          <w:i/>
          <w:iCs/>
          <w:sz w:val="20"/>
          <w:szCs w:val="20"/>
        </w:rPr>
        <w:t>(skrajne daty</w:t>
      </w:r>
      <w:r w:rsidR="0085747A" w:rsidRPr="48FA683B">
        <w:rPr>
          <w:rFonts w:ascii="Corbel" w:hAnsi="Corbel"/>
          <w:sz w:val="20"/>
          <w:szCs w:val="20"/>
        </w:rPr>
        <w:t>)</w:t>
      </w:r>
    </w:p>
    <w:p w14:paraId="4C269FDC" w14:textId="57214B33" w:rsidR="00445970" w:rsidRPr="00EA4832" w:rsidRDefault="00445970" w:rsidP="48FA683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93011">
        <w:rPr>
          <w:rFonts w:ascii="Corbel" w:hAnsi="Corbel"/>
          <w:sz w:val="20"/>
          <w:szCs w:val="20"/>
        </w:rPr>
        <w:t>202</w:t>
      </w:r>
      <w:r w:rsidR="00DE0C01">
        <w:rPr>
          <w:rFonts w:ascii="Corbel" w:hAnsi="Corbel"/>
          <w:sz w:val="20"/>
          <w:szCs w:val="20"/>
        </w:rPr>
        <w:t>5</w:t>
      </w:r>
      <w:r w:rsidR="00B93011">
        <w:rPr>
          <w:rFonts w:ascii="Corbel" w:hAnsi="Corbel"/>
          <w:sz w:val="20"/>
          <w:szCs w:val="20"/>
        </w:rPr>
        <w:t>/</w:t>
      </w:r>
      <w:r w:rsidR="1814F28E">
        <w:rPr>
          <w:rFonts w:ascii="Corbel" w:hAnsi="Corbel"/>
          <w:sz w:val="20"/>
          <w:szCs w:val="20"/>
        </w:rPr>
        <w:t>20</w:t>
      </w:r>
      <w:r w:rsidR="00B93011">
        <w:rPr>
          <w:rFonts w:ascii="Corbel" w:hAnsi="Corbel"/>
          <w:sz w:val="20"/>
          <w:szCs w:val="20"/>
        </w:rPr>
        <w:t>2</w:t>
      </w:r>
      <w:r w:rsidR="00DE0C01">
        <w:rPr>
          <w:rFonts w:ascii="Corbel" w:hAnsi="Corbel"/>
          <w:sz w:val="20"/>
          <w:szCs w:val="20"/>
        </w:rPr>
        <w:t>6</w:t>
      </w:r>
    </w:p>
    <w:p w14:paraId="00CFA5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08F1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1B9C707" w14:textId="77777777" w:rsidTr="48FA683B">
        <w:tc>
          <w:tcPr>
            <w:tcW w:w="2694" w:type="dxa"/>
            <w:vAlign w:val="center"/>
          </w:tcPr>
          <w:p w14:paraId="273124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5A13E4" w14:textId="77777777" w:rsidR="0085747A" w:rsidRPr="009C54AE" w:rsidRDefault="00B07AEE" w:rsidP="48FA683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8FA683B">
              <w:rPr>
                <w:rFonts w:ascii="Corbel" w:hAnsi="Corbel"/>
                <w:bCs/>
                <w:sz w:val="24"/>
                <w:szCs w:val="24"/>
              </w:rPr>
              <w:t>Przestrzeń Wolności, Bezpieczeństwa i Sprawiedliwości Unii Europejskiej</w:t>
            </w:r>
          </w:p>
        </w:tc>
      </w:tr>
      <w:tr w:rsidR="0085747A" w:rsidRPr="009C54AE" w14:paraId="24183ACA" w14:textId="77777777" w:rsidTr="48FA683B">
        <w:tc>
          <w:tcPr>
            <w:tcW w:w="2694" w:type="dxa"/>
            <w:vAlign w:val="center"/>
          </w:tcPr>
          <w:p w14:paraId="5F15300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E0909A" w14:textId="69B62337" w:rsidR="0085747A" w:rsidRPr="009C54AE" w:rsidRDefault="00B930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MK_61</w:t>
            </w:r>
          </w:p>
        </w:tc>
      </w:tr>
      <w:tr w:rsidR="0085747A" w:rsidRPr="009C54AE" w14:paraId="4FA9F06A" w14:textId="77777777" w:rsidTr="48FA683B">
        <w:tc>
          <w:tcPr>
            <w:tcW w:w="2694" w:type="dxa"/>
            <w:vAlign w:val="center"/>
          </w:tcPr>
          <w:p w14:paraId="50941ED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70E910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E935AB2" w14:textId="77777777" w:rsidTr="48FA683B">
        <w:tc>
          <w:tcPr>
            <w:tcW w:w="2694" w:type="dxa"/>
            <w:vAlign w:val="center"/>
          </w:tcPr>
          <w:p w14:paraId="4578F8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D04FD4" w14:textId="5B6F85A5" w:rsidR="0085747A" w:rsidRPr="009C54AE" w:rsidRDefault="006C69BF" w:rsidP="48FA68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FA683B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7AEE4CE" w14:textId="77777777" w:rsidTr="48FA683B">
        <w:tc>
          <w:tcPr>
            <w:tcW w:w="2694" w:type="dxa"/>
            <w:vAlign w:val="center"/>
          </w:tcPr>
          <w:p w14:paraId="260B40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C84FED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10F88DB" w14:textId="77777777" w:rsidTr="48FA683B">
        <w:tc>
          <w:tcPr>
            <w:tcW w:w="2694" w:type="dxa"/>
            <w:vAlign w:val="center"/>
          </w:tcPr>
          <w:p w14:paraId="6B8C850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D867B7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7A65486" w14:textId="77777777" w:rsidTr="48FA683B">
        <w:tc>
          <w:tcPr>
            <w:tcW w:w="2694" w:type="dxa"/>
            <w:vAlign w:val="center"/>
          </w:tcPr>
          <w:p w14:paraId="7C022E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AB6F372" w14:textId="0AFB178E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D170EAD" w14:textId="77777777" w:rsidTr="48FA683B">
        <w:tc>
          <w:tcPr>
            <w:tcW w:w="2694" w:type="dxa"/>
            <w:vAlign w:val="center"/>
          </w:tcPr>
          <w:p w14:paraId="230579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041E9C" w14:textId="1369E454" w:rsidR="0085747A" w:rsidRPr="009C54AE" w:rsidRDefault="00715A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80DA5E6" w14:textId="77777777" w:rsidTr="48FA683B">
        <w:tc>
          <w:tcPr>
            <w:tcW w:w="2694" w:type="dxa"/>
            <w:vAlign w:val="center"/>
          </w:tcPr>
          <w:p w14:paraId="089AF2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4458C1" w14:textId="543BAE16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F32E4D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B93011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58440047" w14:textId="77777777" w:rsidTr="48FA683B">
        <w:tc>
          <w:tcPr>
            <w:tcW w:w="2694" w:type="dxa"/>
            <w:vAlign w:val="center"/>
          </w:tcPr>
          <w:p w14:paraId="4EA25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9D0E8D" w14:textId="65D896AE" w:rsidR="0085747A" w:rsidRPr="009C54AE" w:rsidRDefault="00B930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A3FE37F" w14:textId="77777777" w:rsidTr="48FA683B">
        <w:tc>
          <w:tcPr>
            <w:tcW w:w="2694" w:type="dxa"/>
            <w:vAlign w:val="center"/>
          </w:tcPr>
          <w:p w14:paraId="43CB817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321AED" w14:textId="77777777" w:rsidR="00923D7D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B93011" w:rsidRPr="009C54AE" w14:paraId="037D905D" w14:textId="77777777" w:rsidTr="48FA683B">
        <w:tc>
          <w:tcPr>
            <w:tcW w:w="2694" w:type="dxa"/>
            <w:vAlign w:val="center"/>
          </w:tcPr>
          <w:p w14:paraId="70073A1A" w14:textId="77777777" w:rsidR="00B93011" w:rsidRPr="009C54AE" w:rsidRDefault="00B93011" w:rsidP="00B930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4CF5C6" w14:textId="7719C3CD" w:rsidR="00B93011" w:rsidRPr="009C54AE" w:rsidRDefault="00B93011" w:rsidP="00B930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Hadała-Skóra</w:t>
            </w:r>
          </w:p>
        </w:tc>
      </w:tr>
      <w:tr w:rsidR="00B93011" w:rsidRPr="009C54AE" w14:paraId="6F71DF67" w14:textId="77777777" w:rsidTr="48FA683B">
        <w:tc>
          <w:tcPr>
            <w:tcW w:w="2694" w:type="dxa"/>
            <w:vAlign w:val="center"/>
          </w:tcPr>
          <w:p w14:paraId="0317F4B0" w14:textId="77777777" w:rsidR="00B93011" w:rsidRPr="009C54AE" w:rsidRDefault="00B93011" w:rsidP="00B930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12C08E" w14:textId="77777777" w:rsidR="00B93011" w:rsidRPr="009C54AE" w:rsidRDefault="00B93011" w:rsidP="00B930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Hadała-Skóra</w:t>
            </w:r>
          </w:p>
        </w:tc>
      </w:tr>
    </w:tbl>
    <w:p w14:paraId="7E945EC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D0451D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C5118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3D5EA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960"/>
        <w:gridCol w:w="780"/>
        <w:gridCol w:w="945"/>
        <w:gridCol w:w="735"/>
        <w:gridCol w:w="855"/>
        <w:gridCol w:w="630"/>
        <w:gridCol w:w="945"/>
        <w:gridCol w:w="983"/>
        <w:gridCol w:w="1505"/>
      </w:tblGrid>
      <w:tr w:rsidR="00015B8F" w:rsidRPr="009C54AE" w14:paraId="3E641BB1" w14:textId="77777777" w:rsidTr="48FA683B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50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BB92E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DE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68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1B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C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7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2A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65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1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C0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49BAF7" w14:textId="77777777" w:rsidTr="48FA683B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1AE9" w14:textId="2D13AF98" w:rsidR="00015B8F" w:rsidRPr="009C54AE" w:rsidRDefault="00B930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2C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75AA" w14:textId="381D6112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08F" w14:textId="5A21B812" w:rsidR="00015B8F" w:rsidRPr="009C54AE" w:rsidRDefault="00B930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21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78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9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C6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78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4D27" w14:textId="77777777" w:rsidR="00015B8F" w:rsidRPr="009C54AE" w:rsidRDefault="00D36F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A6362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7808F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FD290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1AB818" w14:textId="77777777" w:rsidR="0085747A" w:rsidRPr="009C54AE" w:rsidRDefault="00A81C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9155B6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60E4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2BBB8D" w14:textId="4DA16D7B" w:rsidR="00E22FBC" w:rsidRPr="009C54AE" w:rsidRDefault="00E22FBC" w:rsidP="7D3DEC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D3DEC77">
        <w:rPr>
          <w:rFonts w:ascii="Corbel" w:hAnsi="Corbel"/>
          <w:smallCaps w:val="0"/>
        </w:rPr>
        <w:t xml:space="preserve">1.3 </w:t>
      </w:r>
      <w:r>
        <w:tab/>
      </w:r>
      <w:r w:rsidRPr="7D3DEC77">
        <w:rPr>
          <w:rFonts w:ascii="Corbel" w:hAnsi="Corbel"/>
          <w:smallCaps w:val="0"/>
        </w:rPr>
        <w:t>For</w:t>
      </w:r>
      <w:r w:rsidR="00445970" w:rsidRPr="7D3DEC77">
        <w:rPr>
          <w:rFonts w:ascii="Corbel" w:hAnsi="Corbel"/>
          <w:smallCaps w:val="0"/>
        </w:rPr>
        <w:t>ma zaliczenia przedmiotu</w:t>
      </w:r>
      <w:r w:rsidRPr="7D3DEC77">
        <w:rPr>
          <w:rFonts w:ascii="Corbel" w:hAnsi="Corbel"/>
          <w:smallCaps w:val="0"/>
        </w:rPr>
        <w:t xml:space="preserve"> (z toku) </w:t>
      </w:r>
      <w:r w:rsidRPr="7D3DEC77">
        <w:rPr>
          <w:rFonts w:ascii="Corbel" w:hAnsi="Corbel"/>
          <w:b w:val="0"/>
          <w:smallCaps w:val="0"/>
        </w:rPr>
        <w:t>(egzamin, zaliczenie z oceną, zaliczenie bez oceny)</w:t>
      </w:r>
    </w:p>
    <w:p w14:paraId="43C6E604" w14:textId="6411B063" w:rsidR="009C54AE" w:rsidRDefault="00B9301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07300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5CD5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8FA683B">
        <w:rPr>
          <w:rFonts w:ascii="Corbel" w:hAnsi="Corbel"/>
        </w:rPr>
        <w:t xml:space="preserve">2.Wymagania wstępne </w:t>
      </w:r>
    </w:p>
    <w:p w14:paraId="0667A3C7" w14:textId="77E3972B" w:rsidR="48FA683B" w:rsidRDefault="48FA683B" w:rsidP="48FA683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B448DF" w14:textId="77777777" w:rsidTr="48FA683B">
        <w:tc>
          <w:tcPr>
            <w:tcW w:w="9670" w:type="dxa"/>
          </w:tcPr>
          <w:p w14:paraId="61F867D5" w14:textId="25B86712" w:rsidR="0085747A" w:rsidRPr="009C54AE" w:rsidRDefault="00B07AEE" w:rsidP="48FA68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z zakresu instytucji oraz prawa Unii Europejskiej.</w:t>
            </w:r>
          </w:p>
        </w:tc>
      </w:tr>
    </w:tbl>
    <w:p w14:paraId="4C5C5B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2DD6E0" w14:textId="7F29D229" w:rsidR="0085747A" w:rsidRPr="00C05F44" w:rsidRDefault="0071620A" w:rsidP="7D3DEC77">
      <w:pPr>
        <w:pStyle w:val="Punktygwne"/>
        <w:spacing w:before="0" w:after="0"/>
        <w:rPr>
          <w:rFonts w:ascii="Corbel" w:hAnsi="Corbel"/>
        </w:rPr>
      </w:pPr>
      <w:r w:rsidRPr="7D3DEC77">
        <w:rPr>
          <w:rFonts w:ascii="Corbel" w:hAnsi="Corbel"/>
        </w:rPr>
        <w:lastRenderedPageBreak/>
        <w:t>3.</w:t>
      </w:r>
      <w:r w:rsidR="0085747A" w:rsidRPr="7D3DEC77">
        <w:rPr>
          <w:rFonts w:ascii="Corbel" w:hAnsi="Corbel"/>
        </w:rPr>
        <w:t xml:space="preserve"> </w:t>
      </w:r>
      <w:r w:rsidR="00A84C85" w:rsidRPr="7D3DEC77">
        <w:rPr>
          <w:rFonts w:ascii="Corbel" w:hAnsi="Corbel"/>
        </w:rPr>
        <w:t>cele, efekty uczenia się</w:t>
      </w:r>
      <w:r w:rsidR="0085747A" w:rsidRPr="7D3DEC77">
        <w:rPr>
          <w:rFonts w:ascii="Corbel" w:hAnsi="Corbel"/>
        </w:rPr>
        <w:t>, treści Programowe i stosowane metody Dydaktyczne</w:t>
      </w:r>
    </w:p>
    <w:p w14:paraId="0F98FF6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8AFCD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E11B5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22E1505" w14:textId="77777777" w:rsidTr="00923D7D">
        <w:tc>
          <w:tcPr>
            <w:tcW w:w="851" w:type="dxa"/>
            <w:vAlign w:val="center"/>
          </w:tcPr>
          <w:p w14:paraId="285C309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C18592" w14:textId="18A7E5AE" w:rsidR="0085747A" w:rsidRPr="009C54AE" w:rsidRDefault="00E66A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kompetencjami i sposobem zaangażowania UE w zakresie P</w:t>
            </w:r>
            <w:r w:rsidR="0062085C">
              <w:rPr>
                <w:rFonts w:ascii="Corbel" w:hAnsi="Corbel"/>
                <w:b w:val="0"/>
                <w:sz w:val="24"/>
                <w:szCs w:val="24"/>
              </w:rPr>
              <w:t xml:space="preserve">rzestrzeni 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62085C">
              <w:rPr>
                <w:rFonts w:ascii="Corbel" w:hAnsi="Corbel"/>
                <w:b w:val="0"/>
                <w:sz w:val="24"/>
                <w:szCs w:val="24"/>
              </w:rPr>
              <w:t xml:space="preserve">olności 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 xml:space="preserve">bezpieczeństwa 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 xml:space="preserve"> sprawiedliwości</w:t>
            </w:r>
            <w:r w:rsidR="0076357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roli państw członkowskich UE w jej kreowaniu i wdrażaniu.</w:t>
            </w:r>
          </w:p>
        </w:tc>
      </w:tr>
    </w:tbl>
    <w:p w14:paraId="1CE93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31541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172E1A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7719E81" w14:textId="77777777" w:rsidTr="7D3DEC77">
        <w:tc>
          <w:tcPr>
            <w:tcW w:w="1701" w:type="dxa"/>
            <w:vAlign w:val="center"/>
          </w:tcPr>
          <w:p w14:paraId="7F467B9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E00EA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427D70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3E90A7D" w14:textId="77777777" w:rsidTr="7D3DEC77">
        <w:tc>
          <w:tcPr>
            <w:tcW w:w="1701" w:type="dxa"/>
          </w:tcPr>
          <w:p w14:paraId="3CDAAF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7B618B" w14:textId="2EE936B7" w:rsidR="0085747A" w:rsidRPr="009C54AE" w:rsidRDefault="720A1A55" w:rsidP="7D3DEC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D3DEC77">
              <w:rPr>
                <w:rFonts w:ascii="Corbel" w:hAnsi="Corbel"/>
                <w:b w:val="0"/>
                <w:smallCaps w:val="0"/>
              </w:rPr>
              <w:t>Z</w:t>
            </w:r>
            <w:r w:rsidR="1858A8F0" w:rsidRPr="7D3DEC77">
              <w:rPr>
                <w:rFonts w:ascii="Corbel" w:hAnsi="Corbel"/>
                <w:b w:val="0"/>
                <w:smallCaps w:val="0"/>
              </w:rPr>
              <w:t xml:space="preserve">na i rozumie </w:t>
            </w:r>
            <w:r w:rsidR="36E86763" w:rsidRPr="7D3DEC77">
              <w:rPr>
                <w:rFonts w:ascii="Corbel" w:hAnsi="Corbel"/>
                <w:b w:val="0"/>
                <w:smallCaps w:val="0"/>
              </w:rPr>
              <w:t>struktury i funkcjonowanie instytucji i</w:t>
            </w:r>
            <w:r w:rsidR="1B8368F6" w:rsidRPr="7D3DEC77">
              <w:rPr>
                <w:rFonts w:ascii="Corbel" w:hAnsi="Corbel"/>
                <w:b w:val="0"/>
                <w:smallCaps w:val="0"/>
              </w:rPr>
              <w:t xml:space="preserve"> </w:t>
            </w:r>
            <w:r w:rsidR="36E86763" w:rsidRPr="7D3DEC77">
              <w:rPr>
                <w:rFonts w:ascii="Corbel" w:hAnsi="Corbel"/>
                <w:b w:val="0"/>
                <w:smallCaps w:val="0"/>
              </w:rPr>
              <w:t>agencji powoływanych do realizacji zadań wynikających z</w:t>
            </w:r>
            <w:r w:rsidR="28CF1B76" w:rsidRPr="7D3DEC77">
              <w:rPr>
                <w:rFonts w:ascii="Corbel" w:hAnsi="Corbel"/>
                <w:b w:val="0"/>
                <w:smallCaps w:val="0"/>
              </w:rPr>
              <w:t xml:space="preserve"> </w:t>
            </w:r>
            <w:r w:rsidR="75830817" w:rsidRPr="7D3DEC77">
              <w:rPr>
                <w:rFonts w:ascii="Corbel" w:hAnsi="Corbel"/>
                <w:b w:val="0"/>
                <w:smallCaps w:val="0"/>
              </w:rPr>
              <w:t>P</w:t>
            </w:r>
            <w:r w:rsidR="36E86763" w:rsidRPr="7D3DEC77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1459CBB8" w14:textId="1059061D" w:rsidR="0085747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8A03D1F" w14:textId="77777777" w:rsidTr="7D3DEC77">
        <w:tc>
          <w:tcPr>
            <w:tcW w:w="1701" w:type="dxa"/>
          </w:tcPr>
          <w:p w14:paraId="1F4A2277" w14:textId="3BC2355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3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A18F7E8" w14:textId="73DBE103" w:rsidR="0085747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>Z</w:t>
            </w:r>
            <w:r w:rsidR="0E70B57C" w:rsidRPr="48FA683B">
              <w:rPr>
                <w:rFonts w:ascii="Corbel" w:hAnsi="Corbel"/>
                <w:b w:val="0"/>
                <w:smallCaps w:val="0"/>
              </w:rPr>
              <w:t xml:space="preserve">na i rozumie podstawy prawne w zakresie zwalczania przestępczości w UE w ramach </w:t>
            </w:r>
            <w:r w:rsidR="75C92CCA" w:rsidRPr="48FA683B">
              <w:rPr>
                <w:rFonts w:ascii="Corbel" w:hAnsi="Corbel"/>
                <w:b w:val="0"/>
                <w:smallCaps w:val="0"/>
              </w:rPr>
              <w:t>P</w:t>
            </w:r>
            <w:r w:rsidR="0E70B57C"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2AEB86D4" w14:textId="4AC379C3" w:rsidR="0085747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3164A" w:rsidRPr="009C54AE" w14:paraId="6B0E7F00" w14:textId="77777777" w:rsidTr="7D3DEC77">
        <w:tc>
          <w:tcPr>
            <w:tcW w:w="1701" w:type="dxa"/>
          </w:tcPr>
          <w:p w14:paraId="26559A64" w14:textId="0A50F568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D10B6C9" w14:textId="30BA9B4E" w:rsidR="0083164A" w:rsidRPr="009C54AE" w:rsidRDefault="62796F99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Zna i rozumie modele </w:t>
            </w:r>
            <w:r w:rsidR="4E34D41E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4541094C" w14:textId="4823043B" w:rsidR="0083164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3164A" w:rsidRPr="009C54AE" w14:paraId="66886BEB" w14:textId="77777777" w:rsidTr="7D3DEC77">
        <w:tc>
          <w:tcPr>
            <w:tcW w:w="1701" w:type="dxa"/>
          </w:tcPr>
          <w:p w14:paraId="7C6127C5" w14:textId="53761730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63FAE5F" w14:textId="68119540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>P</w:t>
            </w:r>
            <w:r w:rsidR="0E70B57C" w:rsidRPr="48FA683B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7A91E847" w:rsidRPr="48FA683B">
              <w:rPr>
                <w:rFonts w:ascii="Corbel" w:hAnsi="Corbel"/>
                <w:b w:val="0"/>
                <w:smallCaps w:val="0"/>
              </w:rPr>
              <w:t xml:space="preserve">dokonać 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interpretacji zjawisk politycznych </w:t>
            </w:r>
            <w:r w:rsidR="00975A3A">
              <w:br/>
            </w:r>
            <w:r w:rsidRPr="48FA683B">
              <w:rPr>
                <w:rFonts w:ascii="Corbel" w:hAnsi="Corbel"/>
                <w:b w:val="0"/>
                <w:smallCaps w:val="0"/>
              </w:rPr>
              <w:t>i</w:t>
            </w:r>
            <w:r w:rsidR="730905D4" w:rsidRPr="48FA683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prawnych w zakresie </w:t>
            </w:r>
            <w:r w:rsidR="00BDF224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44114B74" w14:textId="723E8F1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3164A" w:rsidRPr="009C54AE" w14:paraId="6FD29972" w14:textId="77777777" w:rsidTr="7D3DEC77">
        <w:tc>
          <w:tcPr>
            <w:tcW w:w="1701" w:type="dxa"/>
          </w:tcPr>
          <w:p w14:paraId="1AA0FADA" w14:textId="4AD9E1C9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2CC446ED" w14:textId="13ECE802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Potrafi dokonać analizy genezy, przebiegu oraz skutków obszarów </w:t>
            </w:r>
            <w:r w:rsidR="573CEF7F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rzestrzeni wolności, bezpieczeństwa </w:t>
            </w:r>
            <w:r w:rsidR="00975A3A">
              <w:br/>
            </w:r>
            <w:r w:rsidRPr="48FA683B">
              <w:rPr>
                <w:rFonts w:ascii="Corbel" w:hAnsi="Corbel"/>
                <w:b w:val="0"/>
                <w:smallCaps w:val="0"/>
              </w:rPr>
              <w:t>i sprawiedliwości.</w:t>
            </w:r>
          </w:p>
        </w:tc>
        <w:tc>
          <w:tcPr>
            <w:tcW w:w="1873" w:type="dxa"/>
          </w:tcPr>
          <w:p w14:paraId="00E1C1C0" w14:textId="5D6B2385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3164A" w:rsidRPr="009C54AE" w14:paraId="5B9B73D7" w14:textId="77777777" w:rsidTr="7D3DEC77">
        <w:tc>
          <w:tcPr>
            <w:tcW w:w="1701" w:type="dxa"/>
          </w:tcPr>
          <w:p w14:paraId="7D559B2E" w14:textId="5772A57E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582F2753" w14:textId="0608CDF4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Potrafi krytycznie odnieść się do konkretnych propozycji związanych z obszarem </w:t>
            </w:r>
            <w:r w:rsidR="17826745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 oraz sformułować własne propozycje ich rozwiązania.</w:t>
            </w:r>
          </w:p>
        </w:tc>
        <w:tc>
          <w:tcPr>
            <w:tcW w:w="1873" w:type="dxa"/>
          </w:tcPr>
          <w:p w14:paraId="24047F7C" w14:textId="5086C61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3164A" w:rsidRPr="009C54AE" w14:paraId="59601741" w14:textId="77777777" w:rsidTr="7D3DEC77">
        <w:tc>
          <w:tcPr>
            <w:tcW w:w="1701" w:type="dxa"/>
          </w:tcPr>
          <w:p w14:paraId="4E9FEAAC" w14:textId="26647C86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67FAB979" w14:textId="55DC49E9" w:rsidR="0083164A" w:rsidRPr="009C54AE" w:rsidRDefault="720A1A55" w:rsidP="7D3DEC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D3DEC77">
              <w:rPr>
                <w:rFonts w:ascii="Corbel" w:hAnsi="Corbel"/>
                <w:b w:val="0"/>
                <w:smallCaps w:val="0"/>
              </w:rPr>
              <w:t xml:space="preserve">Potrafi stosować normy prawne UE związane </w:t>
            </w:r>
            <w:r w:rsidR="00975A3A">
              <w:br/>
            </w:r>
            <w:r w:rsidRPr="7D3DEC77">
              <w:rPr>
                <w:rFonts w:ascii="Corbel" w:hAnsi="Corbel"/>
                <w:b w:val="0"/>
                <w:smallCaps w:val="0"/>
              </w:rPr>
              <w:t xml:space="preserve">z </w:t>
            </w:r>
            <w:r w:rsidR="16591213" w:rsidRPr="7D3DEC77">
              <w:rPr>
                <w:rFonts w:ascii="Corbel" w:hAnsi="Corbel"/>
                <w:b w:val="0"/>
                <w:smallCaps w:val="0"/>
              </w:rPr>
              <w:t>P</w:t>
            </w:r>
            <w:r w:rsidRPr="7D3DEC77">
              <w:rPr>
                <w:rFonts w:ascii="Corbel" w:hAnsi="Corbel"/>
                <w:b w:val="0"/>
                <w:smallCaps w:val="0"/>
              </w:rPr>
              <w:t>rzestrzenią wolności, bezpieczeństwa i</w:t>
            </w:r>
            <w:r w:rsidR="4687266B" w:rsidRPr="7D3DEC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D3DEC77">
              <w:rPr>
                <w:rFonts w:ascii="Corbel" w:hAnsi="Corbel"/>
                <w:b w:val="0"/>
                <w:smallCaps w:val="0"/>
              </w:rPr>
              <w:t>sprawiedliwości.</w:t>
            </w:r>
          </w:p>
        </w:tc>
        <w:tc>
          <w:tcPr>
            <w:tcW w:w="1873" w:type="dxa"/>
          </w:tcPr>
          <w:p w14:paraId="18AA53DD" w14:textId="5FD995FF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3164A" w:rsidRPr="009C54AE" w14:paraId="005B4215" w14:textId="77777777" w:rsidTr="7D3DEC77">
        <w:tc>
          <w:tcPr>
            <w:tcW w:w="1701" w:type="dxa"/>
          </w:tcPr>
          <w:p w14:paraId="56690DE0" w14:textId="7DBF5564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17462E7B" w14:textId="3D053CB4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Gotów jest do pogłębiania wiedzy i analizowaniu nowych wiadomości związanych z obszarem </w:t>
            </w:r>
            <w:r w:rsidR="3BFD1976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7A71F1EE" w14:textId="507F8D8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18FE8AE" w14:textId="77777777" w:rsidR="00D40516" w:rsidRDefault="00D4051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D03B68" w14:textId="262C0386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83E66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8FA683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7C43" w:rsidRPr="009C54AE" w14:paraId="5D57829B" w14:textId="77777777" w:rsidTr="48FA683B">
        <w:tc>
          <w:tcPr>
            <w:tcW w:w="9639" w:type="dxa"/>
          </w:tcPr>
          <w:p w14:paraId="26210F5F" w14:textId="77777777" w:rsidR="00A17C43" w:rsidRPr="009C54AE" w:rsidRDefault="00A17C43" w:rsidP="00AB67A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7C43" w:rsidRPr="009C54AE" w14:paraId="375B9C61" w14:textId="77777777" w:rsidTr="48FA683B">
        <w:tc>
          <w:tcPr>
            <w:tcW w:w="9639" w:type="dxa"/>
          </w:tcPr>
          <w:p w14:paraId="013A5F03" w14:textId="18F45D49" w:rsidR="00A17C43" w:rsidRPr="009C54AE" w:rsidRDefault="04C85D0E" w:rsidP="00AB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24EAFB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CBA0E2" w14:textId="4D881594" w:rsidR="0057663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8FA683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8FA683B">
        <w:rPr>
          <w:rFonts w:ascii="Corbel" w:hAnsi="Corbel"/>
          <w:sz w:val="24"/>
          <w:szCs w:val="24"/>
        </w:rPr>
        <w:t xml:space="preserve">, </w:t>
      </w:r>
      <w:r w:rsidRPr="48FA683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7C43" w:rsidRPr="009C54AE" w14:paraId="2677B3F0" w14:textId="77777777" w:rsidTr="7D3DEC77">
        <w:tc>
          <w:tcPr>
            <w:tcW w:w="9639" w:type="dxa"/>
          </w:tcPr>
          <w:p w14:paraId="3D349CFF" w14:textId="77777777" w:rsidR="00A17C43" w:rsidRPr="009C54AE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7C43" w:rsidRPr="009C54AE" w14:paraId="55A87320" w14:textId="77777777" w:rsidTr="7D3DEC77">
        <w:tc>
          <w:tcPr>
            <w:tcW w:w="9639" w:type="dxa"/>
          </w:tcPr>
          <w:p w14:paraId="593EB4BC" w14:textId="7F087CAA" w:rsidR="00A17C43" w:rsidRPr="009C54AE" w:rsidRDefault="54061A07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D3DEC77">
              <w:rPr>
                <w:rFonts w:ascii="Corbel" w:hAnsi="Corbel"/>
                <w:sz w:val="24"/>
                <w:szCs w:val="24"/>
              </w:rPr>
              <w:t xml:space="preserve">Geneza </w:t>
            </w:r>
            <w:r w:rsidR="781971DC" w:rsidRPr="7D3DEC77">
              <w:rPr>
                <w:rFonts w:ascii="Corbel" w:hAnsi="Corbel"/>
                <w:sz w:val="24"/>
                <w:szCs w:val="24"/>
              </w:rPr>
              <w:t>P</w:t>
            </w:r>
            <w:r w:rsidRPr="7D3DEC77">
              <w:rPr>
                <w:rFonts w:ascii="Corbel" w:hAnsi="Corbel"/>
                <w:sz w:val="24"/>
                <w:szCs w:val="24"/>
              </w:rPr>
              <w:t xml:space="preserve">rzestrzeni wolności, bezpieczeństwa i sprawiedliwości. </w:t>
            </w:r>
          </w:p>
        </w:tc>
      </w:tr>
      <w:tr w:rsidR="00A17C43" w:rsidRPr="009C54AE" w14:paraId="196AE833" w14:textId="77777777" w:rsidTr="7D3DEC77">
        <w:tc>
          <w:tcPr>
            <w:tcW w:w="9639" w:type="dxa"/>
          </w:tcPr>
          <w:p w14:paraId="3A5582DE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Podstawy prawne współpracy w zakresie zwalczania przestępczości w UE:</w:t>
            </w:r>
          </w:p>
          <w:p w14:paraId="7D8A5C3B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Traktat z Maastricht.</w:t>
            </w:r>
          </w:p>
          <w:p w14:paraId="40013E9E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amsterdamski. </w:t>
            </w:r>
          </w:p>
          <w:p w14:paraId="0ACBFE8E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Traktat nicejski.</w:t>
            </w:r>
          </w:p>
          <w:p w14:paraId="4EF1482E" w14:textId="77777777" w:rsidR="00A17C43" w:rsidRPr="009C54AE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lizboński. </w:t>
            </w:r>
          </w:p>
        </w:tc>
      </w:tr>
      <w:tr w:rsidR="00A17C43" w:rsidRPr="009C54AE" w14:paraId="2048713A" w14:textId="77777777" w:rsidTr="7D3DEC77">
        <w:tc>
          <w:tcPr>
            <w:tcW w:w="9639" w:type="dxa"/>
          </w:tcPr>
          <w:p w14:paraId="355ABE0D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Instytucjonalizacja Przestrzeni wolności, bezpieczeństwa i sprawiedliwości:</w:t>
            </w:r>
          </w:p>
          <w:p w14:paraId="7539C42C" w14:textId="77777777" w:rsidR="00A17C43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ogólne.</w:t>
            </w:r>
          </w:p>
          <w:p w14:paraId="4427C8D1" w14:textId="77777777" w:rsidR="00A17C43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Agencje wyspecjalizowane. </w:t>
            </w:r>
          </w:p>
          <w:p w14:paraId="454FC514" w14:textId="77777777" w:rsidR="00A17C43" w:rsidRPr="009C54AE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Agencje wspierające.</w:t>
            </w:r>
          </w:p>
        </w:tc>
      </w:tr>
      <w:tr w:rsidR="00A17C43" w:rsidRPr="009C54AE" w14:paraId="24218968" w14:textId="77777777" w:rsidTr="7D3DEC77">
        <w:tc>
          <w:tcPr>
            <w:tcW w:w="9639" w:type="dxa"/>
          </w:tcPr>
          <w:p w14:paraId="162C7333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Płaszczyzny współpracy w ramach Przestrzeni wolności, bezpieczeństwa i sprawiedliwości:</w:t>
            </w:r>
          </w:p>
          <w:p w14:paraId="424C16B0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z przestępczością zorganizowaną.</w:t>
            </w:r>
          </w:p>
          <w:p w14:paraId="7C0F2963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nielegalnej imigracji.</w:t>
            </w:r>
          </w:p>
          <w:p w14:paraId="6CB3B7CB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handlu narkotykami.</w:t>
            </w:r>
          </w:p>
          <w:p w14:paraId="459ED843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handlu ludźmi.</w:t>
            </w:r>
          </w:p>
          <w:p w14:paraId="79DB635E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z terroryzmem.</w:t>
            </w:r>
          </w:p>
          <w:p w14:paraId="708015F7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Przestępstwa finansowe i walka z korupcją.</w:t>
            </w:r>
          </w:p>
          <w:p w14:paraId="7CD798A4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sądowa w sprawach karnych.</w:t>
            </w:r>
          </w:p>
          <w:p w14:paraId="7607CBC7" w14:textId="77777777" w:rsidR="00A17C43" w:rsidRP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sądów cywilnych.</w:t>
            </w:r>
          </w:p>
        </w:tc>
      </w:tr>
    </w:tbl>
    <w:p w14:paraId="6C9AE2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E11C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8FA683B">
        <w:rPr>
          <w:rFonts w:ascii="Corbel" w:hAnsi="Corbel"/>
          <w:smallCaps w:val="0"/>
        </w:rPr>
        <w:t>3.4 Metody dydaktyczne</w:t>
      </w:r>
      <w:r w:rsidRPr="48FA683B">
        <w:rPr>
          <w:rFonts w:ascii="Corbel" w:hAnsi="Corbel"/>
          <w:b w:val="0"/>
          <w:smallCaps w:val="0"/>
        </w:rPr>
        <w:t xml:space="preserve"> </w:t>
      </w:r>
    </w:p>
    <w:p w14:paraId="70F5DAF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484BB6" w14:textId="0330C235" w:rsidR="00431FEA" w:rsidRPr="009C54AE" w:rsidRDefault="00431F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w grupach, dyskusja, analiza i interpretacja z wykorzystaniem metod </w:t>
      </w:r>
      <w:r w:rsidR="00D735FA">
        <w:rPr>
          <w:rFonts w:ascii="Corbel" w:hAnsi="Corbel"/>
          <w:b w:val="0"/>
          <w:smallCaps w:val="0"/>
          <w:szCs w:val="24"/>
        </w:rPr>
        <w:t xml:space="preserve">kształcenia na odległość. </w:t>
      </w:r>
    </w:p>
    <w:p w14:paraId="038D3E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A7F85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BEDE2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D1B7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E2C3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23C37DF" w14:textId="77777777" w:rsidTr="48FA683B">
        <w:tc>
          <w:tcPr>
            <w:tcW w:w="1985" w:type="dxa"/>
            <w:vAlign w:val="center"/>
          </w:tcPr>
          <w:p w14:paraId="037B6BD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0E51CEE" w14:textId="26911166" w:rsidR="0085747A" w:rsidRPr="009C54AE" w:rsidRDefault="00A84C85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777EE18"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609399A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7B32B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54E75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87767F2" w14:textId="77777777" w:rsidTr="48FA683B">
        <w:tc>
          <w:tcPr>
            <w:tcW w:w="1985" w:type="dxa"/>
          </w:tcPr>
          <w:p w14:paraId="7B38271F" w14:textId="0A50DB29" w:rsidR="0085747A" w:rsidRPr="009C54AE" w:rsidRDefault="002677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441CA8C" w14:textId="0F3FA4C3" w:rsidR="0085747A" w:rsidRPr="00267767" w:rsidRDefault="00267767" w:rsidP="002677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B04211E" w14:textId="15901388" w:rsidR="0085747A" w:rsidRPr="009C54AE" w:rsidRDefault="1A505CAA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  <w:tr w:rsidR="00B93011" w:rsidRPr="009C54AE" w14:paraId="4C155BB3" w14:textId="77777777" w:rsidTr="48FA683B">
        <w:tc>
          <w:tcPr>
            <w:tcW w:w="1985" w:type="dxa"/>
          </w:tcPr>
          <w:p w14:paraId="15DEC332" w14:textId="4B7DC0EE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DF301C0" w14:textId="40AA181E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E96D927" w14:textId="75BB3B61" w:rsidR="00B93011" w:rsidRDefault="5614854A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  <w:tr w:rsidR="00B93011" w:rsidRPr="009C54AE" w14:paraId="1485445E" w14:textId="77777777" w:rsidTr="48FA683B">
        <w:tc>
          <w:tcPr>
            <w:tcW w:w="1985" w:type="dxa"/>
          </w:tcPr>
          <w:p w14:paraId="54E3CB50" w14:textId="48201D03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FBA902" w14:textId="29D58049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E8F8F9C" w14:textId="2852AB91" w:rsidR="00B93011" w:rsidRDefault="54E50641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  <w:tr w:rsidR="00B93011" w:rsidRPr="009C54AE" w14:paraId="059A60D4" w14:textId="77777777" w:rsidTr="48FA683B">
        <w:tc>
          <w:tcPr>
            <w:tcW w:w="1985" w:type="dxa"/>
          </w:tcPr>
          <w:p w14:paraId="4A8F3C93" w14:textId="262D560C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4139E07" w14:textId="70A4CB5A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A26F73" w14:textId="4ED660BA" w:rsidR="00B93011" w:rsidRDefault="62BA8E2F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  <w:tr w:rsidR="00B93011" w:rsidRPr="009C54AE" w14:paraId="7CCE6826" w14:textId="77777777" w:rsidTr="48FA683B">
        <w:tc>
          <w:tcPr>
            <w:tcW w:w="1985" w:type="dxa"/>
          </w:tcPr>
          <w:p w14:paraId="023CA590" w14:textId="0469711F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BA84406" w14:textId="7D1A2CFC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1469BA9" w14:textId="521D9940" w:rsidR="00B93011" w:rsidRDefault="23458416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  <w:tr w:rsidR="00B93011" w:rsidRPr="009C54AE" w14:paraId="15F97CA2" w14:textId="77777777" w:rsidTr="48FA683B">
        <w:tc>
          <w:tcPr>
            <w:tcW w:w="1985" w:type="dxa"/>
          </w:tcPr>
          <w:p w14:paraId="0153120E" w14:textId="49FC5C4A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AE859EE" w14:textId="475D344A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CEFE2A" w14:textId="631F746B" w:rsidR="00B93011" w:rsidRDefault="6DA44ACF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  <w:tr w:rsidR="00B93011" w:rsidRPr="009C54AE" w14:paraId="1DB1E7BC" w14:textId="77777777" w:rsidTr="48FA683B">
        <w:tc>
          <w:tcPr>
            <w:tcW w:w="1985" w:type="dxa"/>
          </w:tcPr>
          <w:p w14:paraId="6DCD6B11" w14:textId="1399351A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C9159E9" w14:textId="2B206A35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F334A2F" w14:textId="2EC6DB17" w:rsidR="00B93011" w:rsidRDefault="59017936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  <w:tr w:rsidR="00B93011" w:rsidRPr="009C54AE" w14:paraId="660CC7AA" w14:textId="77777777" w:rsidTr="48FA683B">
        <w:tc>
          <w:tcPr>
            <w:tcW w:w="1985" w:type="dxa"/>
          </w:tcPr>
          <w:p w14:paraId="27DB85E8" w14:textId="24722A4C" w:rsidR="00B93011" w:rsidRPr="009C54AE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BACEAB3" w14:textId="7F4FD901" w:rsidR="00B93011" w:rsidRPr="009C54AE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3B4B191" w14:textId="018FAF1B" w:rsidR="00B93011" w:rsidRPr="009C54AE" w:rsidRDefault="40F61D79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48FA683B">
              <w:rPr>
                <w:rFonts w:ascii="Corbel" w:hAnsi="Corbel"/>
                <w:b w:val="0"/>
              </w:rPr>
              <w:t>Konw.</w:t>
            </w:r>
          </w:p>
        </w:tc>
      </w:tr>
    </w:tbl>
    <w:p w14:paraId="1354A3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75D3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290AD3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665D5F3" w14:textId="77777777" w:rsidTr="48FA683B">
        <w:tc>
          <w:tcPr>
            <w:tcW w:w="9670" w:type="dxa"/>
          </w:tcPr>
          <w:p w14:paraId="06CD817E" w14:textId="11290F15" w:rsidR="00E069B6" w:rsidRDefault="00E069B6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Ocena sumująca: test jednokrotnego lub wielokrotnego wyboru oraz pytania otwarte. </w:t>
            </w:r>
          </w:p>
          <w:p w14:paraId="14ED6FDA" w14:textId="77777777" w:rsidR="00E069B6" w:rsidRDefault="00E069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D84899" w14:textId="78D628A3" w:rsidR="0085747A" w:rsidRPr="009C54AE" w:rsidRDefault="00E069B6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Na ocenę pozytywną z kolokwium należy udzielać przynajmniej 50 % poprawnych odpowiedź. </w:t>
            </w:r>
          </w:p>
        </w:tc>
      </w:tr>
    </w:tbl>
    <w:p w14:paraId="2BCD7F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FA1D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0C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9DBF56D" w14:textId="77777777" w:rsidTr="48FA683B">
        <w:tc>
          <w:tcPr>
            <w:tcW w:w="4962" w:type="dxa"/>
            <w:vAlign w:val="center"/>
          </w:tcPr>
          <w:p w14:paraId="72C3306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250FC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5D6B2D" w14:textId="77777777" w:rsidTr="48FA683B">
        <w:tc>
          <w:tcPr>
            <w:tcW w:w="4962" w:type="dxa"/>
          </w:tcPr>
          <w:p w14:paraId="46633B2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G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8FA683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 w</w:t>
            </w:r>
            <w:r w:rsidRPr="48FA683B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8FA683B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8FA683B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A1FEA9B" w:rsidRPr="48FA683B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  <w:r w:rsidRPr="48FA683B">
              <w:rPr>
                <w:rFonts w:ascii="Corbel" w:hAnsi="Corbel"/>
                <w:sz w:val="24"/>
                <w:szCs w:val="24"/>
              </w:rPr>
              <w:t>studiów</w:t>
            </w:r>
            <w:r w:rsidR="1A1FEA9B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7E117DD" w14:textId="318315A0" w:rsidR="0085747A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9C54AE" w14:paraId="4DA51958" w14:textId="77777777" w:rsidTr="48FA683B">
        <w:tc>
          <w:tcPr>
            <w:tcW w:w="4962" w:type="dxa"/>
          </w:tcPr>
          <w:p w14:paraId="37E57AC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A437E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C016C51" w14:textId="4314CB3E" w:rsidR="00C61DC5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 xml:space="preserve">5  </w:t>
            </w:r>
          </w:p>
        </w:tc>
      </w:tr>
      <w:tr w:rsidR="00C61DC5" w:rsidRPr="009C54AE" w14:paraId="211C0806" w14:textId="77777777" w:rsidTr="48FA683B">
        <w:tc>
          <w:tcPr>
            <w:tcW w:w="4962" w:type="dxa"/>
          </w:tcPr>
          <w:p w14:paraId="51CA2E7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46581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ABEF91F" w14:textId="4B8596F1" w:rsidR="00C61DC5" w:rsidRDefault="005618D3" w:rsidP="0056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78F69D2" w14:textId="56F1CFB9" w:rsidR="008F6E0A" w:rsidRDefault="4E937900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4</w:t>
            </w:r>
            <w:r w:rsidR="00B93011" w:rsidRPr="48FA683B"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5533038C" w14:textId="4274D801" w:rsidR="005618D3" w:rsidRPr="009C54AE" w:rsidRDefault="005618D3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3141ABE" w14:textId="77777777" w:rsidTr="48FA683B">
        <w:tc>
          <w:tcPr>
            <w:tcW w:w="4962" w:type="dxa"/>
          </w:tcPr>
          <w:p w14:paraId="4B6C92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491E17" w14:textId="5C675BAB" w:rsidR="0085747A" w:rsidRPr="009C54AE" w:rsidRDefault="4E937900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7</w:t>
            </w:r>
            <w:r w:rsidR="00B93011" w:rsidRPr="48FA683B">
              <w:rPr>
                <w:rFonts w:ascii="Corbel" w:hAnsi="Corbel"/>
                <w:sz w:val="24"/>
                <w:szCs w:val="24"/>
              </w:rPr>
              <w:t>5</w:t>
            </w:r>
            <w:r w:rsidR="00D735FA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BB1371C" w14:textId="77777777" w:rsidTr="48FA683B">
        <w:tc>
          <w:tcPr>
            <w:tcW w:w="4962" w:type="dxa"/>
          </w:tcPr>
          <w:p w14:paraId="4552C2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F5685B" w14:textId="5D03E0BF" w:rsidR="0085747A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89C150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DF57B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55E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78205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A460A4F" w14:textId="77777777" w:rsidTr="7D3DEC77">
        <w:trPr>
          <w:trHeight w:val="397"/>
        </w:trPr>
        <w:tc>
          <w:tcPr>
            <w:tcW w:w="3544" w:type="dxa"/>
          </w:tcPr>
          <w:p w14:paraId="767E2F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F33506" w14:textId="5B983747" w:rsidR="0085747A" w:rsidRPr="009C54AE" w:rsidRDefault="6F2945A5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66D01EB" w14:textId="77777777" w:rsidTr="7D3DEC77">
        <w:trPr>
          <w:trHeight w:val="397"/>
        </w:trPr>
        <w:tc>
          <w:tcPr>
            <w:tcW w:w="3544" w:type="dxa"/>
          </w:tcPr>
          <w:p w14:paraId="7C065E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62553F" w14:textId="213E0A2D" w:rsidR="0085747A" w:rsidRPr="009C54AE" w:rsidRDefault="60CD2B48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EEF586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1F64E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6F95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015F239" w14:textId="77777777" w:rsidTr="7D3DEC77">
        <w:trPr>
          <w:trHeight w:val="397"/>
        </w:trPr>
        <w:tc>
          <w:tcPr>
            <w:tcW w:w="7513" w:type="dxa"/>
          </w:tcPr>
          <w:p w14:paraId="3CE2427D" w14:textId="77777777" w:rsidR="0085747A" w:rsidRDefault="0085747A" w:rsidP="48FA683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FA683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8E2C064" w14:textId="6D17BAE1" w:rsidR="006069FA" w:rsidRDefault="006069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2693AF5" w14:textId="781289EE" w:rsidR="000D249B" w:rsidRDefault="000D24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Wawrzyk,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Przestrzeń wolności, bezpieczeństwa i sprawiedliwości Unii Europejskiej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6E3CCC53" w14:textId="77777777" w:rsidR="006069FA" w:rsidRDefault="006069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Badźmirowska-Masłowska „Obszar wolności, bezpieczeństwa i sprawiedliwości Unii Europejskiej</w:t>
            </w:r>
            <w:r w:rsidR="000D24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Geneza. Ewolucja. Współczesne wyzwania.”, Warszawa 2013.</w:t>
            </w:r>
          </w:p>
          <w:p w14:paraId="3DB767CD" w14:textId="3914CE58" w:rsidR="00D735FA" w:rsidRPr="009C54AE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11748DF" w14:textId="77777777" w:rsidTr="7D3DEC77">
        <w:trPr>
          <w:trHeight w:val="397"/>
        </w:trPr>
        <w:tc>
          <w:tcPr>
            <w:tcW w:w="7513" w:type="dxa"/>
          </w:tcPr>
          <w:p w14:paraId="4708FD14" w14:textId="2D777B7F" w:rsidR="0085747A" w:rsidRDefault="0085747A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Cs/>
                <w:smallCaps w:val="0"/>
              </w:rPr>
              <w:t>Literatura uzupełniająca: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5BC98DFA" w14:textId="5E589DAA" w:rsidR="00D735FA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A9B9EF" w14:textId="50E58463" w:rsidR="000D249B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Barcz, „Postępowanie prejudycjalne w Przestrzeni Wolności, Bezpieczeństwa i Sprawiedliwości Unii Europejskiej”, Warszawa 2007.</w:t>
            </w:r>
          </w:p>
          <w:p w14:paraId="0612AD33" w14:textId="0AD04F80" w:rsidR="000D249B" w:rsidRDefault="000D24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Bobrowska-Kędzierska, K. Strąk,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Polityka wizowa, azylowa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imigracyjna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C949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14:paraId="0BAE2F0E" w14:textId="77777777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Barcz, M. Górka, A. Wyrozumska, „Instytucje i Prawo Unii Europejskiej. Podręcznik dla kierunków prawa, zarządzania i administracji”, Warszawa 2017.</w:t>
            </w:r>
          </w:p>
          <w:p w14:paraId="069AA1C8" w14:textId="01AD09E5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Balicki,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Imigranci i uchodźcy w Unii Europejskiej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1EA66F1A" w14:textId="51773E91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Wróbel,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„Wspólnotowe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imigracyjne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4FA4AE0" w14:textId="0CE68DED" w:rsidR="00D735FA" w:rsidRPr="000D249B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Wawrzyk, „Bezpieczeństwo wewnętrzne Unii Europejskiej”, Warszawa 2009.</w:t>
            </w:r>
          </w:p>
        </w:tc>
      </w:tr>
    </w:tbl>
    <w:p w14:paraId="655350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36CA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FF89E9" w14:textId="7FFC6F6C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24B6EBC" w14:textId="72E3D65F" w:rsidR="000D249B" w:rsidRDefault="000D249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283D59D5" w14:textId="78961141" w:rsidR="000D249B" w:rsidRPr="009C54AE" w:rsidRDefault="000D249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0D249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B52FB" w14:textId="77777777" w:rsidR="00492ADC" w:rsidRDefault="00492ADC" w:rsidP="00C16ABF">
      <w:pPr>
        <w:spacing w:after="0" w:line="240" w:lineRule="auto"/>
      </w:pPr>
      <w:r>
        <w:separator/>
      </w:r>
    </w:p>
  </w:endnote>
  <w:endnote w:type="continuationSeparator" w:id="0">
    <w:p w14:paraId="4513D697" w14:textId="77777777" w:rsidR="00492ADC" w:rsidRDefault="00492A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5122" w14:textId="77777777" w:rsidR="00492ADC" w:rsidRDefault="00492ADC" w:rsidP="00C16ABF">
      <w:pPr>
        <w:spacing w:after="0" w:line="240" w:lineRule="auto"/>
      </w:pPr>
      <w:r>
        <w:separator/>
      </w:r>
    </w:p>
  </w:footnote>
  <w:footnote w:type="continuationSeparator" w:id="0">
    <w:p w14:paraId="3A2985F8" w14:textId="77777777" w:rsidR="00492ADC" w:rsidRDefault="00492ADC" w:rsidP="00C16ABF">
      <w:pPr>
        <w:spacing w:after="0" w:line="240" w:lineRule="auto"/>
      </w:pPr>
      <w:r>
        <w:continuationSeparator/>
      </w:r>
    </w:p>
  </w:footnote>
  <w:footnote w:id="1">
    <w:p w14:paraId="0CE60C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52CDF"/>
    <w:multiLevelType w:val="hybridMultilevel"/>
    <w:tmpl w:val="7C7C1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A0503A"/>
    <w:multiLevelType w:val="hybridMultilevel"/>
    <w:tmpl w:val="32C2A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51645"/>
    <w:multiLevelType w:val="hybridMultilevel"/>
    <w:tmpl w:val="2842F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579662">
    <w:abstractNumId w:val="1"/>
  </w:num>
  <w:num w:numId="2" w16cid:durableId="428429450">
    <w:abstractNumId w:val="0"/>
  </w:num>
  <w:num w:numId="3" w16cid:durableId="16273720">
    <w:abstractNumId w:val="3"/>
  </w:num>
  <w:num w:numId="4" w16cid:durableId="39447552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49B"/>
    <w:rsid w:val="000F019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767"/>
    <w:rsid w:val="00281FF2"/>
    <w:rsid w:val="002857DE"/>
    <w:rsid w:val="00291567"/>
    <w:rsid w:val="002A22BF"/>
    <w:rsid w:val="002A2389"/>
    <w:rsid w:val="002A4D9A"/>
    <w:rsid w:val="002A671D"/>
    <w:rsid w:val="002B4D55"/>
    <w:rsid w:val="002B5EA0"/>
    <w:rsid w:val="002B6119"/>
    <w:rsid w:val="002C1F06"/>
    <w:rsid w:val="002D04D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31D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FE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2ADC"/>
    <w:rsid w:val="004968E2"/>
    <w:rsid w:val="004A1068"/>
    <w:rsid w:val="004A3EEA"/>
    <w:rsid w:val="004A4D1F"/>
    <w:rsid w:val="004D5282"/>
    <w:rsid w:val="004F1551"/>
    <w:rsid w:val="004F55A3"/>
    <w:rsid w:val="00503412"/>
    <w:rsid w:val="0050496F"/>
    <w:rsid w:val="00513B6F"/>
    <w:rsid w:val="00517C63"/>
    <w:rsid w:val="005363C4"/>
    <w:rsid w:val="00536BDE"/>
    <w:rsid w:val="00543ACC"/>
    <w:rsid w:val="00553B61"/>
    <w:rsid w:val="005618D3"/>
    <w:rsid w:val="0056696D"/>
    <w:rsid w:val="00576633"/>
    <w:rsid w:val="0059484D"/>
    <w:rsid w:val="005A0855"/>
    <w:rsid w:val="005A3196"/>
    <w:rsid w:val="005C080F"/>
    <w:rsid w:val="005C55E5"/>
    <w:rsid w:val="005C696A"/>
    <w:rsid w:val="005E6E85"/>
    <w:rsid w:val="005F31D2"/>
    <w:rsid w:val="006069FA"/>
    <w:rsid w:val="0061029B"/>
    <w:rsid w:val="00614CD1"/>
    <w:rsid w:val="00617230"/>
    <w:rsid w:val="0062085C"/>
    <w:rsid w:val="00621CE1"/>
    <w:rsid w:val="00627FC9"/>
    <w:rsid w:val="006426D9"/>
    <w:rsid w:val="00647FA8"/>
    <w:rsid w:val="00650C5F"/>
    <w:rsid w:val="00654934"/>
    <w:rsid w:val="006620D9"/>
    <w:rsid w:val="00671958"/>
    <w:rsid w:val="00675843"/>
    <w:rsid w:val="00675DCB"/>
    <w:rsid w:val="00696477"/>
    <w:rsid w:val="006C69BF"/>
    <w:rsid w:val="006D050F"/>
    <w:rsid w:val="006D6139"/>
    <w:rsid w:val="006E43D8"/>
    <w:rsid w:val="006E5D65"/>
    <w:rsid w:val="006F1282"/>
    <w:rsid w:val="006F1FBC"/>
    <w:rsid w:val="006F31E2"/>
    <w:rsid w:val="006F3EA9"/>
    <w:rsid w:val="00706544"/>
    <w:rsid w:val="007072BA"/>
    <w:rsid w:val="00715AA6"/>
    <w:rsid w:val="0071620A"/>
    <w:rsid w:val="00724677"/>
    <w:rsid w:val="00725459"/>
    <w:rsid w:val="007327BD"/>
    <w:rsid w:val="00734608"/>
    <w:rsid w:val="00745302"/>
    <w:rsid w:val="007461D6"/>
    <w:rsid w:val="00746EC8"/>
    <w:rsid w:val="0076357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B5C"/>
    <w:rsid w:val="007F1652"/>
    <w:rsid w:val="007F4155"/>
    <w:rsid w:val="0081554D"/>
    <w:rsid w:val="0081707E"/>
    <w:rsid w:val="0083164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0A"/>
    <w:rsid w:val="008F6E29"/>
    <w:rsid w:val="00916188"/>
    <w:rsid w:val="00923D7D"/>
    <w:rsid w:val="009508DF"/>
    <w:rsid w:val="00950DAC"/>
    <w:rsid w:val="00954A07"/>
    <w:rsid w:val="00975A3A"/>
    <w:rsid w:val="00997F14"/>
    <w:rsid w:val="009A0537"/>
    <w:rsid w:val="009A65F0"/>
    <w:rsid w:val="009A78D9"/>
    <w:rsid w:val="009C1331"/>
    <w:rsid w:val="009C3E31"/>
    <w:rsid w:val="009C432F"/>
    <w:rsid w:val="009C54AE"/>
    <w:rsid w:val="009C788E"/>
    <w:rsid w:val="009E3B41"/>
    <w:rsid w:val="009F3C5C"/>
    <w:rsid w:val="009F4610"/>
    <w:rsid w:val="00A00ECC"/>
    <w:rsid w:val="00A11F88"/>
    <w:rsid w:val="00A155EE"/>
    <w:rsid w:val="00A17C43"/>
    <w:rsid w:val="00A2245B"/>
    <w:rsid w:val="00A244E5"/>
    <w:rsid w:val="00A30110"/>
    <w:rsid w:val="00A36899"/>
    <w:rsid w:val="00A371F6"/>
    <w:rsid w:val="00A43BF6"/>
    <w:rsid w:val="00A53FA5"/>
    <w:rsid w:val="00A54817"/>
    <w:rsid w:val="00A601C8"/>
    <w:rsid w:val="00A60799"/>
    <w:rsid w:val="00A81CC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AEE"/>
    <w:rsid w:val="00B135B1"/>
    <w:rsid w:val="00B27956"/>
    <w:rsid w:val="00B3130B"/>
    <w:rsid w:val="00B3438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011"/>
    <w:rsid w:val="00BB520A"/>
    <w:rsid w:val="00BD3869"/>
    <w:rsid w:val="00BD66E9"/>
    <w:rsid w:val="00BD6FF4"/>
    <w:rsid w:val="00BDF22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95"/>
    <w:rsid w:val="00C74DB0"/>
    <w:rsid w:val="00C766DF"/>
    <w:rsid w:val="00C84CF3"/>
    <w:rsid w:val="00C85441"/>
    <w:rsid w:val="00C949EE"/>
    <w:rsid w:val="00C94B98"/>
    <w:rsid w:val="00CA2B96"/>
    <w:rsid w:val="00CA5089"/>
    <w:rsid w:val="00CA5145"/>
    <w:rsid w:val="00CD6897"/>
    <w:rsid w:val="00CE5BAC"/>
    <w:rsid w:val="00CF25BE"/>
    <w:rsid w:val="00CF6FE1"/>
    <w:rsid w:val="00CF71FF"/>
    <w:rsid w:val="00CF78ED"/>
    <w:rsid w:val="00D02B25"/>
    <w:rsid w:val="00D02EBA"/>
    <w:rsid w:val="00D17C3C"/>
    <w:rsid w:val="00D26B2C"/>
    <w:rsid w:val="00D31A41"/>
    <w:rsid w:val="00D352C9"/>
    <w:rsid w:val="00D36F59"/>
    <w:rsid w:val="00D40516"/>
    <w:rsid w:val="00D425B2"/>
    <w:rsid w:val="00D428D6"/>
    <w:rsid w:val="00D552B2"/>
    <w:rsid w:val="00D608D1"/>
    <w:rsid w:val="00D735FA"/>
    <w:rsid w:val="00D74119"/>
    <w:rsid w:val="00D8075B"/>
    <w:rsid w:val="00D8678B"/>
    <w:rsid w:val="00DA2114"/>
    <w:rsid w:val="00DE09C0"/>
    <w:rsid w:val="00DE0C01"/>
    <w:rsid w:val="00DE4A14"/>
    <w:rsid w:val="00DF320D"/>
    <w:rsid w:val="00DF71C8"/>
    <w:rsid w:val="00E069B6"/>
    <w:rsid w:val="00E129B8"/>
    <w:rsid w:val="00E21E7D"/>
    <w:rsid w:val="00E22FBC"/>
    <w:rsid w:val="00E24BF5"/>
    <w:rsid w:val="00E25338"/>
    <w:rsid w:val="00E26EC1"/>
    <w:rsid w:val="00E51E44"/>
    <w:rsid w:val="00E63348"/>
    <w:rsid w:val="00E66AC6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E4D"/>
    <w:rsid w:val="00F526AF"/>
    <w:rsid w:val="00F617C3"/>
    <w:rsid w:val="00F7066B"/>
    <w:rsid w:val="00F7371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C85D0E"/>
    <w:rsid w:val="056E35BD"/>
    <w:rsid w:val="058CADFF"/>
    <w:rsid w:val="0BEA8355"/>
    <w:rsid w:val="0E70B57C"/>
    <w:rsid w:val="143D8659"/>
    <w:rsid w:val="14A5F846"/>
    <w:rsid w:val="16591213"/>
    <w:rsid w:val="1777EE18"/>
    <w:rsid w:val="17826745"/>
    <w:rsid w:val="1814F28E"/>
    <w:rsid w:val="1858A8F0"/>
    <w:rsid w:val="1A1FEA9B"/>
    <w:rsid w:val="1A505CAA"/>
    <w:rsid w:val="1B8368F6"/>
    <w:rsid w:val="1BBD28D4"/>
    <w:rsid w:val="23458416"/>
    <w:rsid w:val="254AE2BD"/>
    <w:rsid w:val="2787727D"/>
    <w:rsid w:val="28CF1B76"/>
    <w:rsid w:val="29AEADEA"/>
    <w:rsid w:val="2A5EDCE3"/>
    <w:rsid w:val="2C1A8FF2"/>
    <w:rsid w:val="316144E9"/>
    <w:rsid w:val="36E86763"/>
    <w:rsid w:val="383E59C1"/>
    <w:rsid w:val="3BB76CF3"/>
    <w:rsid w:val="3BFD1976"/>
    <w:rsid w:val="403F5B62"/>
    <w:rsid w:val="40F61D79"/>
    <w:rsid w:val="4687266B"/>
    <w:rsid w:val="483144EA"/>
    <w:rsid w:val="48FA683B"/>
    <w:rsid w:val="4C646354"/>
    <w:rsid w:val="4E34D41E"/>
    <w:rsid w:val="4E937900"/>
    <w:rsid w:val="54061A07"/>
    <w:rsid w:val="54E50641"/>
    <w:rsid w:val="5614854A"/>
    <w:rsid w:val="573CEF7F"/>
    <w:rsid w:val="585E2F97"/>
    <w:rsid w:val="59017936"/>
    <w:rsid w:val="5B86F6FC"/>
    <w:rsid w:val="5D7CC261"/>
    <w:rsid w:val="600CA0B4"/>
    <w:rsid w:val="60CD2B48"/>
    <w:rsid w:val="610F6C81"/>
    <w:rsid w:val="62796F99"/>
    <w:rsid w:val="62BA8E2F"/>
    <w:rsid w:val="6637CF3A"/>
    <w:rsid w:val="6DA44ACF"/>
    <w:rsid w:val="6F2945A5"/>
    <w:rsid w:val="720A1A55"/>
    <w:rsid w:val="730905D4"/>
    <w:rsid w:val="75830817"/>
    <w:rsid w:val="75C92CCA"/>
    <w:rsid w:val="7785F093"/>
    <w:rsid w:val="781971DC"/>
    <w:rsid w:val="7A91E847"/>
    <w:rsid w:val="7D3DEC77"/>
    <w:rsid w:val="7E72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DEBD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07A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07AEE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E66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F9AA7-2EAD-45D3-9A8E-887A906D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932</Words>
  <Characters>5593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9</cp:revision>
  <cp:lastPrinted>2019-02-06T12:12:00Z</cp:lastPrinted>
  <dcterms:created xsi:type="dcterms:W3CDTF">2021-12-06T09:01:00Z</dcterms:created>
  <dcterms:modified xsi:type="dcterms:W3CDTF">2024-01-17T07:40:00Z</dcterms:modified>
</cp:coreProperties>
</file>